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DD448" w14:textId="688AA4F3" w:rsidR="00BA00AB" w:rsidRDefault="00231E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WARBURTON</w:t>
      </w:r>
      <w:r>
        <w:rPr>
          <w:rFonts w:ascii="Times New Roman" w:hAnsi="Times New Roman" w:cs="Times New Roman"/>
          <w:sz w:val="24"/>
          <w:szCs w:val="24"/>
        </w:rPr>
        <w:t xml:space="preserve">       (fl.1457-8)</w:t>
      </w:r>
    </w:p>
    <w:p w14:paraId="29E6F291" w14:textId="6F9539DE" w:rsidR="00231E18" w:rsidRDefault="00231E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4AD9E984" w14:textId="24E04E23" w:rsidR="00231E18" w:rsidRDefault="00231E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225EBE" w14:textId="5D998A8B" w:rsidR="00231E18" w:rsidRDefault="00231E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64E96F" w14:textId="377243CC" w:rsidR="00231E18" w:rsidRDefault="00231E1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1457-8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University Proctor.   </w:t>
      </w:r>
      <w:r>
        <w:rPr>
          <w:rFonts w:ascii="Times New Roman" w:hAnsi="Times New Roman" w:cs="Times New Roman"/>
          <w:sz w:val="24"/>
          <w:szCs w:val="24"/>
        </w:rPr>
        <w:t>(Alumni Cantab. vol.1 part 4 p.327)</w:t>
      </w:r>
    </w:p>
    <w:p w14:paraId="359FC319" w14:textId="4D0C75B1" w:rsidR="00E6080B" w:rsidRDefault="00E6080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0BD872" w14:textId="4B7B82C0" w:rsidR="00E6080B" w:rsidRDefault="00E6080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53EAF9" w14:textId="181E8529" w:rsidR="00E6080B" w:rsidRPr="00231E18" w:rsidRDefault="00E6080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December 2021</w:t>
      </w:r>
    </w:p>
    <w:sectPr w:rsidR="00E6080B" w:rsidRPr="00231E1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2FC36" w14:textId="77777777" w:rsidR="00231E18" w:rsidRDefault="00231E18" w:rsidP="009139A6">
      <w:r>
        <w:separator/>
      </w:r>
    </w:p>
  </w:endnote>
  <w:endnote w:type="continuationSeparator" w:id="0">
    <w:p w14:paraId="3ADD4097" w14:textId="77777777" w:rsidR="00231E18" w:rsidRDefault="00231E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515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6085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059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579C5" w14:textId="77777777" w:rsidR="00231E18" w:rsidRDefault="00231E18" w:rsidP="009139A6">
      <w:r>
        <w:separator/>
      </w:r>
    </w:p>
  </w:footnote>
  <w:footnote w:type="continuationSeparator" w:id="0">
    <w:p w14:paraId="1958808D" w14:textId="77777777" w:rsidR="00231E18" w:rsidRDefault="00231E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25A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F40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8AE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E18"/>
    <w:rsid w:val="000666E0"/>
    <w:rsid w:val="00231E18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6080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49947"/>
  <w15:chartTrackingRefBased/>
  <w15:docId w15:val="{18C05E49-B9D3-45AE-993A-C6B66386B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7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2021-12-28T07:53:00Z</dcterms:created>
  <dcterms:modified xsi:type="dcterms:W3CDTF">2021-12-28T08:00:00Z</dcterms:modified>
</cp:coreProperties>
</file>